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F428D" w14:textId="77777777" w:rsidR="00E866AF" w:rsidRDefault="00E866AF" w:rsidP="00E86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Miles PHILIPSON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25190480" w14:textId="269EDBE0" w:rsidR="00E866AF" w:rsidRDefault="00E866AF" w:rsidP="00E86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Staveley.</w:t>
      </w:r>
    </w:p>
    <w:p w14:paraId="4BCE5DEB" w14:textId="77777777" w:rsidR="00E866AF" w:rsidRDefault="00E866AF" w:rsidP="00E86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F5DBC9" w14:textId="77777777" w:rsidR="00E866AF" w:rsidRDefault="00E866AF" w:rsidP="00E86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FD7892" w14:textId="77777777" w:rsidR="00E866AF" w:rsidRPr="00FF328A" w:rsidRDefault="00E866AF" w:rsidP="00E866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>He was ordained acolyte in in the conventual church of Holy Trinity Priory,</w:t>
      </w:r>
    </w:p>
    <w:p w14:paraId="77076EF9" w14:textId="77777777" w:rsidR="00E866AF" w:rsidRPr="00FF328A" w:rsidRDefault="00E866AF" w:rsidP="00E866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733942E9" w14:textId="77777777" w:rsidR="00E866AF" w:rsidRPr="00FF328A" w:rsidRDefault="00E866AF" w:rsidP="00E866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76C8D99B" w14:textId="77777777" w:rsidR="00E866AF" w:rsidRPr="00FF328A" w:rsidRDefault="00E866AF" w:rsidP="00E86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50FDFB" w14:textId="77777777" w:rsidR="00E866AF" w:rsidRPr="00FF328A" w:rsidRDefault="00E866AF" w:rsidP="00E86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2C4499" w14:textId="77777777" w:rsidR="00E866AF" w:rsidRPr="00FF328A" w:rsidRDefault="00E866AF" w:rsidP="00E866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25 August 2021</w:t>
      </w:r>
    </w:p>
    <w:p w14:paraId="008FB83F" w14:textId="6550872F" w:rsidR="00BA00AB" w:rsidRPr="00E866A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866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BF249" w14:textId="77777777" w:rsidR="00E866AF" w:rsidRDefault="00E866AF" w:rsidP="009139A6">
      <w:r>
        <w:separator/>
      </w:r>
    </w:p>
  </w:endnote>
  <w:endnote w:type="continuationSeparator" w:id="0">
    <w:p w14:paraId="003D1F2C" w14:textId="77777777" w:rsidR="00E866AF" w:rsidRDefault="00E866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5FE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1DB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4D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F65F" w14:textId="77777777" w:rsidR="00E866AF" w:rsidRDefault="00E866AF" w:rsidP="009139A6">
      <w:r>
        <w:separator/>
      </w:r>
    </w:p>
  </w:footnote>
  <w:footnote w:type="continuationSeparator" w:id="0">
    <w:p w14:paraId="62004F24" w14:textId="77777777" w:rsidR="00E866AF" w:rsidRDefault="00E866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EF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794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8E3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6A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866A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2977E"/>
  <w15:chartTrackingRefBased/>
  <w15:docId w15:val="{2C782ED4-CDFB-4311-A91C-040FE2A10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2021-08-25T12:59:00Z</dcterms:created>
  <dcterms:modified xsi:type="dcterms:W3CDTF">2021-08-25T13:00:00Z</dcterms:modified>
</cp:coreProperties>
</file>